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23DA" w:rsidRPr="009D0614" w:rsidRDefault="001D23DA">
      <w:pPr>
        <w:rPr>
          <w:rFonts w:ascii="Times New Roman" w:hAnsi="Times New Roman"/>
          <w:b/>
          <w:sz w:val="24"/>
          <w:szCs w:val="24"/>
        </w:rPr>
      </w:pPr>
      <w:r w:rsidRPr="009D0614">
        <w:rPr>
          <w:rFonts w:ascii="Times New Roman" w:hAnsi="Times New Roman"/>
          <w:b/>
          <w:sz w:val="24"/>
          <w:szCs w:val="24"/>
        </w:rPr>
        <w:t>GRĂDINIȚA P.P. NR. 14, ARAD</w:t>
      </w: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</w:t>
      </w:r>
    </w:p>
    <w:p w:rsidR="001D23DA" w:rsidRDefault="001D23DA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GRUPA GERMANĂ</w:t>
      </w:r>
      <w:r w:rsidRPr="009D0614">
        <w:rPr>
          <w:rFonts w:ascii="Times New Roman" w:hAnsi="Times New Roman"/>
          <w:b/>
          <w:sz w:val="24"/>
          <w:szCs w:val="24"/>
        </w:rPr>
        <w:t xml:space="preserve"> ,,A”</w:t>
      </w:r>
      <w:r>
        <w:rPr>
          <w:rFonts w:ascii="Times New Roman" w:hAnsi="Times New Roman"/>
          <w:b/>
          <w:sz w:val="24"/>
          <w:szCs w:val="24"/>
        </w:rPr>
        <w:t xml:space="preserve">  </w:t>
      </w:r>
    </w:p>
    <w:p w:rsidR="001D23DA" w:rsidRDefault="001D23DA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EDUCATOARE: RAMONA PINTEAN, LUMINIȚA CIUMPILĂ</w:t>
      </w:r>
    </w:p>
    <w:p w:rsidR="001D23DA" w:rsidRPr="009D0614" w:rsidRDefault="001D23DA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DIRECTOR: FLAVIA DĂRĂU                         </w:t>
      </w:r>
    </w:p>
    <w:p w:rsidR="001D23DA" w:rsidRDefault="001D23DA" w:rsidP="00596E95">
      <w:pPr>
        <w:jc w:val="center"/>
        <w:rPr>
          <w:rFonts w:ascii="Times New Roman" w:hAnsi="Times New Roman"/>
          <w:b/>
          <w:sz w:val="28"/>
          <w:szCs w:val="28"/>
        </w:rPr>
      </w:pPr>
    </w:p>
    <w:p w:rsidR="001D23DA" w:rsidRPr="009D0614" w:rsidRDefault="001D23DA" w:rsidP="00596E95">
      <w:pPr>
        <w:jc w:val="center"/>
        <w:rPr>
          <w:rFonts w:ascii="Times New Roman" w:hAnsi="Times New Roman"/>
          <w:b/>
          <w:sz w:val="28"/>
          <w:szCs w:val="28"/>
        </w:rPr>
      </w:pPr>
      <w:r w:rsidRPr="009D0614">
        <w:rPr>
          <w:rFonts w:ascii="Times New Roman" w:hAnsi="Times New Roman"/>
          <w:b/>
          <w:sz w:val="28"/>
          <w:szCs w:val="28"/>
        </w:rPr>
        <w:t>”ȘCOALA ALTFEL”</w:t>
      </w:r>
    </w:p>
    <w:p w:rsidR="001D23DA" w:rsidRPr="009D0614" w:rsidRDefault="001D23DA" w:rsidP="009D0614">
      <w:pPr>
        <w:jc w:val="center"/>
        <w:rPr>
          <w:rFonts w:ascii="Times New Roman" w:hAnsi="Times New Roman"/>
          <w:b/>
          <w:sz w:val="28"/>
          <w:szCs w:val="28"/>
        </w:rPr>
      </w:pPr>
      <w:r w:rsidRPr="009D0614">
        <w:rPr>
          <w:rFonts w:ascii="Times New Roman" w:hAnsi="Times New Roman"/>
          <w:b/>
          <w:sz w:val="28"/>
          <w:szCs w:val="28"/>
        </w:rPr>
        <w:t>„SĂ ȘTII MAI MULTE, SĂ FII MAI BUN”</w:t>
      </w:r>
    </w:p>
    <w:p w:rsidR="001D23DA" w:rsidRDefault="001D23DA" w:rsidP="009D0614">
      <w:pPr>
        <w:jc w:val="center"/>
        <w:rPr>
          <w:rFonts w:ascii="Times New Roman" w:hAnsi="Times New Roman"/>
          <w:b/>
          <w:sz w:val="28"/>
          <w:szCs w:val="28"/>
        </w:rPr>
      </w:pPr>
      <w:r w:rsidRPr="009D0614">
        <w:rPr>
          <w:rFonts w:ascii="Times New Roman" w:hAnsi="Times New Roman"/>
          <w:b/>
          <w:sz w:val="28"/>
          <w:szCs w:val="28"/>
        </w:rPr>
        <w:t>PERIOADA :18.04.2016-22.04.2016</w:t>
      </w:r>
    </w:p>
    <w:p w:rsidR="001D23DA" w:rsidRDefault="001D23DA" w:rsidP="009D0614">
      <w:pPr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4307" w:type="dxa"/>
        <w:jc w:val="center"/>
        <w:tblInd w:w="-24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488"/>
        <w:gridCol w:w="1438"/>
        <w:gridCol w:w="1798"/>
        <w:gridCol w:w="1979"/>
        <w:gridCol w:w="2507"/>
        <w:gridCol w:w="1999"/>
        <w:gridCol w:w="1243"/>
        <w:gridCol w:w="1855"/>
      </w:tblGrid>
      <w:tr w:rsidR="001D23DA" w:rsidRPr="0028232F" w:rsidTr="00596E95">
        <w:trPr>
          <w:jc w:val="center"/>
        </w:trPr>
        <w:tc>
          <w:tcPr>
            <w:tcW w:w="1488" w:type="dxa"/>
          </w:tcPr>
          <w:p w:rsidR="001D23DA" w:rsidRPr="0028232F" w:rsidRDefault="001D23DA" w:rsidP="00596E9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8232F">
              <w:rPr>
                <w:rFonts w:ascii="Times New Roman" w:hAnsi="Times New Roman"/>
                <w:b/>
              </w:rPr>
              <w:t>DATA</w:t>
            </w:r>
          </w:p>
        </w:tc>
        <w:tc>
          <w:tcPr>
            <w:tcW w:w="1438" w:type="dxa"/>
          </w:tcPr>
          <w:p w:rsidR="001D23DA" w:rsidRPr="0028232F" w:rsidRDefault="001D23DA" w:rsidP="00596E9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8232F">
              <w:rPr>
                <w:rFonts w:ascii="Times New Roman" w:hAnsi="Times New Roman"/>
                <w:b/>
              </w:rPr>
              <w:t>LOCAȚIA</w:t>
            </w:r>
          </w:p>
        </w:tc>
        <w:tc>
          <w:tcPr>
            <w:tcW w:w="1798" w:type="dxa"/>
          </w:tcPr>
          <w:p w:rsidR="001D23DA" w:rsidRPr="0028232F" w:rsidRDefault="001D23DA" w:rsidP="00596E9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8232F">
              <w:rPr>
                <w:rFonts w:ascii="Times New Roman" w:hAnsi="Times New Roman"/>
                <w:b/>
              </w:rPr>
              <w:t>TIPUL DE ACTIVITATE</w:t>
            </w:r>
          </w:p>
        </w:tc>
        <w:tc>
          <w:tcPr>
            <w:tcW w:w="1979" w:type="dxa"/>
          </w:tcPr>
          <w:p w:rsidR="001D23DA" w:rsidRPr="0028232F" w:rsidRDefault="001D23DA" w:rsidP="00596E9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8232F">
              <w:rPr>
                <w:rFonts w:ascii="Times New Roman" w:hAnsi="Times New Roman"/>
                <w:b/>
              </w:rPr>
              <w:t>ACTIVITATEA/</w:t>
            </w:r>
          </w:p>
          <w:p w:rsidR="001D23DA" w:rsidRPr="0028232F" w:rsidRDefault="001D23DA" w:rsidP="00596E9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8232F">
              <w:rPr>
                <w:rFonts w:ascii="Times New Roman" w:hAnsi="Times New Roman"/>
                <w:b/>
              </w:rPr>
              <w:t>MODALITĂȚI</w:t>
            </w:r>
          </w:p>
          <w:p w:rsidR="001D23DA" w:rsidRPr="0028232F" w:rsidRDefault="001D23DA" w:rsidP="00596E9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8232F">
              <w:rPr>
                <w:rFonts w:ascii="Times New Roman" w:hAnsi="Times New Roman"/>
                <w:b/>
              </w:rPr>
              <w:t>DE ORGANIZARE</w:t>
            </w:r>
          </w:p>
        </w:tc>
        <w:tc>
          <w:tcPr>
            <w:tcW w:w="2507" w:type="dxa"/>
          </w:tcPr>
          <w:p w:rsidR="001D23DA" w:rsidRPr="0028232F" w:rsidRDefault="001D23DA" w:rsidP="00596E9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8232F">
              <w:rPr>
                <w:rFonts w:ascii="Times New Roman" w:hAnsi="Times New Roman"/>
                <w:b/>
              </w:rPr>
              <w:t>OBIECTIVE</w:t>
            </w:r>
          </w:p>
        </w:tc>
        <w:tc>
          <w:tcPr>
            <w:tcW w:w="1999" w:type="dxa"/>
          </w:tcPr>
          <w:p w:rsidR="001D23DA" w:rsidRPr="0028232F" w:rsidRDefault="001D23DA" w:rsidP="00596E9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8232F">
              <w:rPr>
                <w:rFonts w:ascii="Times New Roman" w:hAnsi="Times New Roman"/>
                <w:b/>
              </w:rPr>
              <w:t>GRUP ȚINTĂ</w:t>
            </w:r>
          </w:p>
        </w:tc>
        <w:tc>
          <w:tcPr>
            <w:tcW w:w="1243" w:type="dxa"/>
          </w:tcPr>
          <w:p w:rsidR="001D23DA" w:rsidRPr="0028232F" w:rsidRDefault="001D23DA" w:rsidP="00596E9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8232F">
              <w:rPr>
                <w:rFonts w:ascii="Times New Roman" w:hAnsi="Times New Roman"/>
                <w:b/>
              </w:rPr>
              <w:t>DURATA</w:t>
            </w:r>
          </w:p>
        </w:tc>
        <w:tc>
          <w:tcPr>
            <w:tcW w:w="1855" w:type="dxa"/>
          </w:tcPr>
          <w:p w:rsidR="001D23DA" w:rsidRPr="0028232F" w:rsidRDefault="001D23DA" w:rsidP="00596E9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8232F">
              <w:rPr>
                <w:rFonts w:ascii="Times New Roman" w:hAnsi="Times New Roman"/>
                <w:b/>
              </w:rPr>
              <w:t>RESPONSABILI</w:t>
            </w:r>
          </w:p>
        </w:tc>
      </w:tr>
      <w:tr w:rsidR="001D23DA" w:rsidRPr="0028232F" w:rsidTr="00596E95">
        <w:trPr>
          <w:jc w:val="center"/>
        </w:trPr>
        <w:tc>
          <w:tcPr>
            <w:tcW w:w="1488" w:type="dxa"/>
          </w:tcPr>
          <w:p w:rsidR="001D23DA" w:rsidRPr="0028232F" w:rsidRDefault="001D23DA" w:rsidP="00596E9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232F">
              <w:rPr>
                <w:rFonts w:ascii="Times New Roman" w:hAnsi="Times New Roman"/>
                <w:b/>
                <w:sz w:val="24"/>
                <w:szCs w:val="24"/>
              </w:rPr>
              <w:t>18.04.2016</w:t>
            </w:r>
          </w:p>
        </w:tc>
        <w:tc>
          <w:tcPr>
            <w:tcW w:w="1438" w:type="dxa"/>
          </w:tcPr>
          <w:p w:rsidR="001D23DA" w:rsidRDefault="001D23DA" w:rsidP="00596E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Sala de</w:t>
            </w:r>
          </w:p>
          <w:p w:rsidR="001D23DA" w:rsidRPr="0028232F" w:rsidRDefault="001D23DA" w:rsidP="00596E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grupă</w:t>
            </w:r>
          </w:p>
        </w:tc>
        <w:tc>
          <w:tcPr>
            <w:tcW w:w="1798" w:type="dxa"/>
          </w:tcPr>
          <w:p w:rsidR="001D23DA" w:rsidRPr="00596E95" w:rsidRDefault="001D23DA" w:rsidP="00596E9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Activitate de educație pentru sănătate și stil de viață sănă</w:t>
            </w:r>
            <w:r w:rsidRPr="00596E95">
              <w:rPr>
                <w:rFonts w:ascii="Times New Roman" w:hAnsi="Times New Roman"/>
                <w:sz w:val="24"/>
                <w:szCs w:val="24"/>
              </w:rPr>
              <w:t>tos</w:t>
            </w:r>
          </w:p>
          <w:p w:rsidR="001D23DA" w:rsidRPr="0028232F" w:rsidRDefault="001D23DA" w:rsidP="00596E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9" w:type="dxa"/>
          </w:tcPr>
          <w:p w:rsidR="001D23DA" w:rsidRPr="0028232F" w:rsidRDefault="001D23DA" w:rsidP="00596E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Vizionare PPS</w:t>
            </w:r>
          </w:p>
        </w:tc>
        <w:tc>
          <w:tcPr>
            <w:tcW w:w="2507" w:type="dxa"/>
          </w:tcPr>
          <w:p w:rsidR="001D23DA" w:rsidRDefault="001D23DA" w:rsidP="00AD4874">
            <w:pPr>
              <w:spacing w:line="240" w:lineRule="auto"/>
              <w:rPr>
                <w:rFonts w:ascii="Times New Roman" w:eastAsia="TimesNewRoman,Bold" w:hAnsi="Times New Roman"/>
                <w:color w:val="000000"/>
                <w:sz w:val="24"/>
                <w:szCs w:val="24"/>
              </w:rPr>
            </w:pPr>
            <w:r w:rsidRPr="00596E95">
              <w:rPr>
                <w:rFonts w:ascii="Times New Roman" w:eastAsia="TimesNewRoman,Bold" w:hAnsi="Times New Roman"/>
                <w:color w:val="000000"/>
                <w:sz w:val="24"/>
                <w:szCs w:val="24"/>
              </w:rPr>
              <w:t>-formarea şi cultivarea interesului pentru problematica sănătăţii</w:t>
            </w:r>
          </w:p>
          <w:p w:rsidR="001D23DA" w:rsidRPr="00596E95" w:rsidRDefault="001D23DA" w:rsidP="00AD4874">
            <w:pPr>
              <w:spacing w:line="240" w:lineRule="auto"/>
              <w:rPr>
                <w:rFonts w:ascii="Times New Roman" w:eastAsia="TimesNewRoman,Bold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NewRoman,Bold" w:hAnsi="Times New Roman"/>
                <w:color w:val="000000"/>
                <w:sz w:val="24"/>
                <w:szCs w:val="24"/>
              </w:rPr>
              <w:t xml:space="preserve">- </w:t>
            </w:r>
            <w:r w:rsidRPr="00596E95">
              <w:rPr>
                <w:rFonts w:ascii="Times New Roman" w:eastAsia="TimesNewRoman,Bold" w:hAnsi="Times New Roman"/>
                <w:color w:val="000000"/>
                <w:sz w:val="24"/>
                <w:szCs w:val="24"/>
              </w:rPr>
              <w:t>formarea deprinderilor de alimentaţie raţională şi de desfăşurare de exerciţii</w:t>
            </w:r>
            <w:r>
              <w:rPr>
                <w:rFonts w:ascii="Times New Roman" w:eastAsia="TimesNewRoman,Bold" w:hAnsi="Times New Roman"/>
                <w:color w:val="000000"/>
                <w:sz w:val="24"/>
                <w:szCs w:val="24"/>
              </w:rPr>
              <w:t xml:space="preserve"> </w:t>
            </w:r>
            <w:r w:rsidRPr="00596E95">
              <w:rPr>
                <w:rFonts w:ascii="Times New Roman" w:eastAsia="TimesNewRoman,Bold" w:hAnsi="Times New Roman"/>
                <w:color w:val="000000"/>
                <w:sz w:val="24"/>
                <w:szCs w:val="24"/>
              </w:rPr>
              <w:t>fizice în vederea menţinerii sănătăţii</w:t>
            </w:r>
          </w:p>
          <w:p w:rsidR="001D23DA" w:rsidRPr="0028232F" w:rsidRDefault="001D23DA" w:rsidP="00596E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9" w:type="dxa"/>
          </w:tcPr>
          <w:p w:rsidR="001D23DA" w:rsidRPr="0028232F" w:rsidRDefault="001D23DA" w:rsidP="00AD48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232F">
              <w:rPr>
                <w:rFonts w:ascii="Times New Roman" w:hAnsi="Times New Roman"/>
                <w:b/>
                <w:sz w:val="28"/>
                <w:szCs w:val="28"/>
              </w:rPr>
              <w:t>-</w:t>
            </w:r>
            <w:r w:rsidRPr="0028232F">
              <w:rPr>
                <w:rFonts w:ascii="Times New Roman" w:hAnsi="Times New Roman"/>
                <w:sz w:val="24"/>
                <w:szCs w:val="24"/>
              </w:rPr>
              <w:t>copii</w:t>
            </w:r>
            <w:r>
              <w:rPr>
                <w:rFonts w:ascii="Times New Roman" w:hAnsi="Times New Roman"/>
                <w:sz w:val="24"/>
                <w:szCs w:val="24"/>
              </w:rPr>
              <w:t>i grupei germane</w:t>
            </w:r>
            <w:r w:rsidRPr="0028232F">
              <w:rPr>
                <w:rFonts w:ascii="Times New Roman" w:hAnsi="Times New Roman"/>
                <w:sz w:val="24"/>
                <w:szCs w:val="24"/>
              </w:rPr>
              <w:t>”A”</w:t>
            </w:r>
          </w:p>
          <w:p w:rsidR="001D23DA" w:rsidRPr="0028232F" w:rsidRDefault="001D23DA" w:rsidP="00AD4874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28232F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educatoare</w:t>
            </w:r>
          </w:p>
        </w:tc>
        <w:tc>
          <w:tcPr>
            <w:tcW w:w="1243" w:type="dxa"/>
          </w:tcPr>
          <w:p w:rsidR="001D23DA" w:rsidRPr="0028232F" w:rsidRDefault="001D23DA" w:rsidP="00596E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232F">
              <w:rPr>
                <w:rFonts w:ascii="Times New Roman" w:hAnsi="Times New Roman"/>
                <w:sz w:val="24"/>
                <w:szCs w:val="24"/>
              </w:rPr>
              <w:t>9:30-</w:t>
            </w:r>
          </w:p>
          <w:p w:rsidR="001D23DA" w:rsidRPr="0028232F" w:rsidRDefault="001D23DA" w:rsidP="00596E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Pr="0028232F">
              <w:rPr>
                <w:rFonts w:ascii="Times New Roman" w:hAnsi="Times New Roman"/>
                <w:sz w:val="24"/>
                <w:szCs w:val="24"/>
              </w:rPr>
              <w:t>:30</w:t>
            </w:r>
          </w:p>
          <w:p w:rsidR="001D23DA" w:rsidRPr="0028232F" w:rsidRDefault="001D23DA" w:rsidP="00596E9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(1</w:t>
            </w:r>
            <w:r w:rsidRPr="0028232F">
              <w:rPr>
                <w:rFonts w:ascii="Times New Roman" w:hAnsi="Times New Roman"/>
                <w:sz w:val="24"/>
                <w:szCs w:val="24"/>
              </w:rPr>
              <w:t>h)</w:t>
            </w:r>
          </w:p>
        </w:tc>
        <w:tc>
          <w:tcPr>
            <w:tcW w:w="1855" w:type="dxa"/>
          </w:tcPr>
          <w:p w:rsidR="001D23DA" w:rsidRPr="0028232F" w:rsidRDefault="001D23DA" w:rsidP="00596E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Ed: Ramona Pintean</w:t>
            </w:r>
          </w:p>
        </w:tc>
      </w:tr>
      <w:tr w:rsidR="001D23DA" w:rsidRPr="0028232F" w:rsidTr="00596E95">
        <w:trPr>
          <w:jc w:val="center"/>
        </w:trPr>
        <w:tc>
          <w:tcPr>
            <w:tcW w:w="1488" w:type="dxa"/>
          </w:tcPr>
          <w:p w:rsidR="001D23DA" w:rsidRPr="0028232F" w:rsidRDefault="001D23DA" w:rsidP="00596E9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232F">
              <w:rPr>
                <w:rFonts w:ascii="Times New Roman" w:hAnsi="Times New Roman"/>
                <w:b/>
                <w:sz w:val="24"/>
                <w:szCs w:val="24"/>
              </w:rPr>
              <w:t>19.04.2016</w:t>
            </w:r>
          </w:p>
        </w:tc>
        <w:tc>
          <w:tcPr>
            <w:tcW w:w="1438" w:type="dxa"/>
          </w:tcPr>
          <w:p w:rsidR="001D23DA" w:rsidRPr="0028232F" w:rsidRDefault="001D23DA" w:rsidP="00596E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232F">
              <w:rPr>
                <w:rFonts w:ascii="Times New Roman" w:hAnsi="Times New Roman"/>
                <w:sz w:val="24"/>
                <w:szCs w:val="24"/>
              </w:rPr>
              <w:t>Malul Mureșului</w:t>
            </w:r>
          </w:p>
        </w:tc>
        <w:tc>
          <w:tcPr>
            <w:tcW w:w="1798" w:type="dxa"/>
          </w:tcPr>
          <w:p w:rsidR="001D23DA" w:rsidRPr="0028232F" w:rsidRDefault="001D23DA" w:rsidP="00596E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232F">
              <w:rPr>
                <w:rFonts w:ascii="Times New Roman" w:hAnsi="Times New Roman"/>
                <w:sz w:val="24"/>
                <w:szCs w:val="24"/>
              </w:rPr>
              <w:t>Ecologică</w:t>
            </w:r>
          </w:p>
          <w:p w:rsidR="001D23DA" w:rsidRPr="0028232F" w:rsidRDefault="001D23DA" w:rsidP="00596E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Sportivă</w:t>
            </w:r>
          </w:p>
          <w:p w:rsidR="001D23DA" w:rsidRPr="0028232F" w:rsidRDefault="001D23DA" w:rsidP="00596E9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8232F">
              <w:rPr>
                <w:rFonts w:ascii="Times New Roman" w:hAnsi="Times New Roman"/>
                <w:sz w:val="24"/>
                <w:szCs w:val="24"/>
              </w:rPr>
              <w:t>Voluntariat</w:t>
            </w:r>
          </w:p>
        </w:tc>
        <w:tc>
          <w:tcPr>
            <w:tcW w:w="1979" w:type="dxa"/>
          </w:tcPr>
          <w:p w:rsidR="001D23DA" w:rsidRPr="0028232F" w:rsidRDefault="001D23DA" w:rsidP="00596E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232F">
              <w:rPr>
                <w:rFonts w:ascii="Times New Roman" w:hAnsi="Times New Roman"/>
                <w:sz w:val="24"/>
                <w:szCs w:val="24"/>
              </w:rPr>
              <w:t>Activitate de</w:t>
            </w:r>
          </w:p>
          <w:p w:rsidR="001D23DA" w:rsidRPr="0028232F" w:rsidRDefault="001D23DA" w:rsidP="00596E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e</w:t>
            </w:r>
            <w:r w:rsidRPr="0028232F">
              <w:rPr>
                <w:rFonts w:ascii="Times New Roman" w:hAnsi="Times New Roman"/>
                <w:sz w:val="24"/>
                <w:szCs w:val="24"/>
              </w:rPr>
              <w:t>cologizare a</w:t>
            </w:r>
          </w:p>
          <w:p w:rsidR="001D23DA" w:rsidRPr="0028232F" w:rsidRDefault="001D23DA" w:rsidP="00596E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m</w:t>
            </w:r>
            <w:r w:rsidRPr="0028232F">
              <w:rPr>
                <w:rFonts w:ascii="Times New Roman" w:hAnsi="Times New Roman"/>
                <w:sz w:val="24"/>
                <w:szCs w:val="24"/>
              </w:rPr>
              <w:t>ediului</w:t>
            </w:r>
          </w:p>
          <w:p w:rsidR="001D23DA" w:rsidRPr="0028232F" w:rsidRDefault="001D23DA" w:rsidP="00596E9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8232F">
              <w:rPr>
                <w:rFonts w:ascii="Times New Roman" w:hAnsi="Times New Roman"/>
                <w:sz w:val="24"/>
                <w:szCs w:val="24"/>
              </w:rPr>
              <w:t>înconjurător</w:t>
            </w:r>
          </w:p>
        </w:tc>
        <w:tc>
          <w:tcPr>
            <w:tcW w:w="2507" w:type="dxa"/>
          </w:tcPr>
          <w:p w:rsidR="001D23DA" w:rsidRPr="0028232F" w:rsidRDefault="001D23DA" w:rsidP="00AD48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232F">
              <w:rPr>
                <w:rFonts w:ascii="Times New Roman" w:hAnsi="Times New Roman"/>
                <w:sz w:val="24"/>
                <w:szCs w:val="24"/>
              </w:rPr>
              <w:t>-formarea și consolidarea</w:t>
            </w:r>
          </w:p>
          <w:p w:rsidR="001D23DA" w:rsidRPr="0028232F" w:rsidRDefault="001D23DA" w:rsidP="00AD48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232F">
              <w:rPr>
                <w:rFonts w:ascii="Times New Roman" w:hAnsi="Times New Roman"/>
                <w:sz w:val="24"/>
                <w:szCs w:val="24"/>
              </w:rPr>
              <w:t>deprinderilor</w:t>
            </w:r>
          </w:p>
          <w:p w:rsidR="001D23DA" w:rsidRPr="0028232F" w:rsidRDefault="001D23DA" w:rsidP="00AD48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232F">
              <w:rPr>
                <w:rFonts w:ascii="Times New Roman" w:hAnsi="Times New Roman"/>
                <w:sz w:val="24"/>
                <w:szCs w:val="24"/>
              </w:rPr>
              <w:t>de a îngriji mediul înconjurător</w:t>
            </w:r>
          </w:p>
          <w:p w:rsidR="001D23DA" w:rsidRPr="0028232F" w:rsidRDefault="001D23DA" w:rsidP="00AD48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232F">
              <w:rPr>
                <w:rFonts w:ascii="Times New Roman" w:hAnsi="Times New Roman"/>
                <w:sz w:val="24"/>
                <w:szCs w:val="24"/>
              </w:rPr>
              <w:t>-educarea spiritului ecologic</w:t>
            </w:r>
          </w:p>
        </w:tc>
        <w:tc>
          <w:tcPr>
            <w:tcW w:w="1999" w:type="dxa"/>
          </w:tcPr>
          <w:p w:rsidR="001D23DA" w:rsidRPr="0028232F" w:rsidRDefault="001D23DA" w:rsidP="00AD487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8232F">
              <w:rPr>
                <w:rFonts w:ascii="Times New Roman" w:hAnsi="Times New Roman"/>
                <w:sz w:val="28"/>
                <w:szCs w:val="28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>copiii grupei germane</w:t>
            </w:r>
            <w:r w:rsidRPr="0028232F">
              <w:rPr>
                <w:rFonts w:ascii="Times New Roman" w:hAnsi="Times New Roman"/>
                <w:sz w:val="24"/>
                <w:szCs w:val="24"/>
              </w:rPr>
              <w:t xml:space="preserve"> ,,A”</w:t>
            </w:r>
          </w:p>
        </w:tc>
        <w:tc>
          <w:tcPr>
            <w:tcW w:w="1243" w:type="dxa"/>
          </w:tcPr>
          <w:p w:rsidR="001D23DA" w:rsidRPr="0028232F" w:rsidRDefault="001D23DA" w:rsidP="00596E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232F">
              <w:rPr>
                <w:rFonts w:ascii="Times New Roman" w:hAnsi="Times New Roman"/>
                <w:sz w:val="24"/>
                <w:szCs w:val="24"/>
              </w:rPr>
              <w:t>9:30-11:30</w:t>
            </w:r>
          </w:p>
          <w:p w:rsidR="001D23DA" w:rsidRPr="0028232F" w:rsidRDefault="001D23DA" w:rsidP="00596E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232F">
              <w:rPr>
                <w:rFonts w:ascii="Times New Roman" w:hAnsi="Times New Roman"/>
                <w:sz w:val="24"/>
                <w:szCs w:val="24"/>
              </w:rPr>
              <w:t>(2h)</w:t>
            </w:r>
          </w:p>
        </w:tc>
        <w:tc>
          <w:tcPr>
            <w:tcW w:w="1855" w:type="dxa"/>
          </w:tcPr>
          <w:p w:rsidR="001D23DA" w:rsidRPr="0028232F" w:rsidRDefault="001D23DA" w:rsidP="00596E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Ed. Ramona Pintean</w:t>
            </w:r>
          </w:p>
        </w:tc>
      </w:tr>
      <w:tr w:rsidR="001D23DA" w:rsidRPr="0028232F" w:rsidTr="00596E95">
        <w:trPr>
          <w:trHeight w:val="1439"/>
          <w:jc w:val="center"/>
        </w:trPr>
        <w:tc>
          <w:tcPr>
            <w:tcW w:w="1488" w:type="dxa"/>
          </w:tcPr>
          <w:p w:rsidR="001D23DA" w:rsidRPr="0028232F" w:rsidRDefault="001D23DA" w:rsidP="00596E9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232F">
              <w:rPr>
                <w:rFonts w:ascii="Times New Roman" w:hAnsi="Times New Roman"/>
                <w:b/>
                <w:sz w:val="24"/>
                <w:szCs w:val="24"/>
              </w:rPr>
              <w:t>20.04.2016</w:t>
            </w:r>
          </w:p>
        </w:tc>
        <w:tc>
          <w:tcPr>
            <w:tcW w:w="1438" w:type="dxa"/>
          </w:tcPr>
          <w:p w:rsidR="001D23DA" w:rsidRPr="0028232F" w:rsidRDefault="001D23DA" w:rsidP="00596E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232F">
              <w:rPr>
                <w:rFonts w:ascii="Times New Roman" w:hAnsi="Times New Roman"/>
                <w:sz w:val="24"/>
                <w:szCs w:val="24"/>
              </w:rPr>
              <w:t>Grădina Zoologică</w:t>
            </w:r>
          </w:p>
          <w:p w:rsidR="001D23DA" w:rsidRPr="0028232F" w:rsidRDefault="001D23DA" w:rsidP="00596E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232F">
              <w:rPr>
                <w:rFonts w:ascii="Times New Roman" w:hAnsi="Times New Roman"/>
                <w:sz w:val="24"/>
                <w:szCs w:val="24"/>
              </w:rPr>
              <w:t>Timișoara</w:t>
            </w:r>
          </w:p>
        </w:tc>
        <w:tc>
          <w:tcPr>
            <w:tcW w:w="1798" w:type="dxa"/>
          </w:tcPr>
          <w:p w:rsidR="001D23DA" w:rsidRPr="0028232F" w:rsidRDefault="001D23DA" w:rsidP="00596E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232F">
              <w:rPr>
                <w:rFonts w:ascii="Times New Roman" w:hAnsi="Times New Roman"/>
                <w:sz w:val="24"/>
                <w:szCs w:val="24"/>
              </w:rPr>
              <w:t>Științifică,</w:t>
            </w:r>
          </w:p>
          <w:p w:rsidR="001D23DA" w:rsidRPr="0028232F" w:rsidRDefault="001D23DA" w:rsidP="00596E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232F">
              <w:rPr>
                <w:rFonts w:ascii="Times New Roman" w:hAnsi="Times New Roman"/>
                <w:sz w:val="24"/>
                <w:szCs w:val="24"/>
              </w:rPr>
              <w:t>Ecologică</w:t>
            </w:r>
          </w:p>
          <w:p w:rsidR="001D23DA" w:rsidRPr="0028232F" w:rsidRDefault="001D23DA" w:rsidP="00596E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9" w:type="dxa"/>
          </w:tcPr>
          <w:p w:rsidR="001D23DA" w:rsidRPr="0028232F" w:rsidRDefault="001D23DA" w:rsidP="00596E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232F">
              <w:rPr>
                <w:rFonts w:ascii="Times New Roman" w:hAnsi="Times New Roman"/>
                <w:sz w:val="24"/>
                <w:szCs w:val="24"/>
              </w:rPr>
              <w:t>Vizită la Grădina Zoologică</w:t>
            </w:r>
          </w:p>
        </w:tc>
        <w:tc>
          <w:tcPr>
            <w:tcW w:w="2507" w:type="dxa"/>
          </w:tcPr>
          <w:p w:rsidR="001D23DA" w:rsidRPr="0028232F" w:rsidRDefault="001D23DA" w:rsidP="00AD48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232F">
              <w:rPr>
                <w:rFonts w:ascii="Times New Roman" w:hAnsi="Times New Roman"/>
                <w:b/>
                <w:sz w:val="24"/>
                <w:szCs w:val="24"/>
              </w:rPr>
              <w:t>-</w:t>
            </w:r>
            <w:r w:rsidRPr="0028232F">
              <w:rPr>
                <w:rFonts w:ascii="Times New Roman" w:hAnsi="Times New Roman"/>
                <w:sz w:val="24"/>
                <w:szCs w:val="24"/>
              </w:rPr>
              <w:t>observarea animalelor, a comportamentului</w:t>
            </w:r>
          </w:p>
          <w:p w:rsidR="001D23DA" w:rsidRPr="0028232F" w:rsidRDefault="001D23DA" w:rsidP="00AD48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232F">
              <w:rPr>
                <w:rFonts w:ascii="Times New Roman" w:hAnsi="Times New Roman"/>
                <w:sz w:val="24"/>
                <w:szCs w:val="24"/>
              </w:rPr>
              <w:t>și a modului de îngrijire a acestora</w:t>
            </w:r>
          </w:p>
          <w:p w:rsidR="001D23DA" w:rsidRPr="0028232F" w:rsidRDefault="001D23DA" w:rsidP="00AD48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232F">
              <w:rPr>
                <w:rFonts w:ascii="Times New Roman" w:hAnsi="Times New Roman"/>
                <w:sz w:val="24"/>
                <w:szCs w:val="24"/>
              </w:rPr>
              <w:t>-îmbogățirea cunoștințelor despre animale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28232F">
              <w:rPr>
                <w:rFonts w:ascii="Times New Roman" w:hAnsi="Times New Roman"/>
                <w:sz w:val="24"/>
                <w:szCs w:val="24"/>
              </w:rPr>
              <w:t xml:space="preserve"> importanța lor și mediul natural de viață</w:t>
            </w:r>
          </w:p>
        </w:tc>
        <w:tc>
          <w:tcPr>
            <w:tcW w:w="1999" w:type="dxa"/>
          </w:tcPr>
          <w:p w:rsidR="001D23DA" w:rsidRPr="0028232F" w:rsidRDefault="001D23DA" w:rsidP="00AD48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232F">
              <w:rPr>
                <w:rFonts w:ascii="Times New Roman" w:hAnsi="Times New Roman"/>
                <w:b/>
                <w:sz w:val="28"/>
                <w:szCs w:val="28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>copiii grupei germane</w:t>
            </w:r>
            <w:r w:rsidRPr="0028232F">
              <w:rPr>
                <w:rFonts w:ascii="Times New Roman" w:hAnsi="Times New Roman"/>
                <w:sz w:val="24"/>
                <w:szCs w:val="24"/>
              </w:rPr>
              <w:t xml:space="preserve"> ”A”</w:t>
            </w:r>
          </w:p>
          <w:p w:rsidR="001D23DA" w:rsidRDefault="001D23DA" w:rsidP="00AD48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educatoare</w:t>
            </w:r>
          </w:p>
          <w:p w:rsidR="001D23DA" w:rsidRPr="0028232F" w:rsidRDefault="001D23DA" w:rsidP="00AD48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-ingrijitoa-re</w:t>
            </w:r>
          </w:p>
        </w:tc>
        <w:tc>
          <w:tcPr>
            <w:tcW w:w="1243" w:type="dxa"/>
          </w:tcPr>
          <w:p w:rsidR="001D23DA" w:rsidRPr="0028232F" w:rsidRDefault="001D23DA" w:rsidP="00596E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232F">
              <w:rPr>
                <w:rFonts w:ascii="Times New Roman" w:hAnsi="Times New Roman"/>
                <w:sz w:val="24"/>
                <w:szCs w:val="24"/>
              </w:rPr>
              <w:t>9:00-15:00</w:t>
            </w:r>
          </w:p>
          <w:p w:rsidR="001D23DA" w:rsidRPr="0028232F" w:rsidRDefault="001D23DA" w:rsidP="00596E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232F">
              <w:rPr>
                <w:rFonts w:ascii="Times New Roman" w:hAnsi="Times New Roman"/>
                <w:sz w:val="24"/>
                <w:szCs w:val="24"/>
              </w:rPr>
              <w:t>(6</w:t>
            </w:r>
            <w:r>
              <w:rPr>
                <w:rFonts w:ascii="Times New Roman" w:hAnsi="Times New Roman"/>
                <w:sz w:val="24"/>
                <w:szCs w:val="24"/>
              </w:rPr>
              <w:t>h</w:t>
            </w:r>
            <w:r w:rsidRPr="0028232F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1D23DA" w:rsidRPr="0028232F" w:rsidRDefault="001D23DA" w:rsidP="00596E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55" w:type="dxa"/>
          </w:tcPr>
          <w:p w:rsidR="001D23DA" w:rsidRDefault="001D23DA" w:rsidP="00596E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Ed: Ramona Pintean</w:t>
            </w:r>
          </w:p>
          <w:p w:rsidR="001D23DA" w:rsidRDefault="001D23DA" w:rsidP="00596E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23DA" w:rsidRPr="0028232F" w:rsidRDefault="001D23DA" w:rsidP="00596E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Prof: Lminita Ciumpila</w:t>
            </w:r>
          </w:p>
        </w:tc>
      </w:tr>
      <w:tr w:rsidR="001D23DA" w:rsidRPr="0028232F" w:rsidTr="00596E95">
        <w:trPr>
          <w:jc w:val="center"/>
        </w:trPr>
        <w:tc>
          <w:tcPr>
            <w:tcW w:w="1488" w:type="dxa"/>
          </w:tcPr>
          <w:p w:rsidR="001D23DA" w:rsidRPr="0028232F" w:rsidRDefault="001D23DA" w:rsidP="00596E9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232F">
              <w:rPr>
                <w:rFonts w:ascii="Times New Roman" w:hAnsi="Times New Roman"/>
                <w:b/>
                <w:sz w:val="24"/>
                <w:szCs w:val="24"/>
              </w:rPr>
              <w:t>21.04.2016</w:t>
            </w:r>
          </w:p>
        </w:tc>
        <w:tc>
          <w:tcPr>
            <w:tcW w:w="1438" w:type="dxa"/>
          </w:tcPr>
          <w:p w:rsidR="001D23DA" w:rsidRPr="0028232F" w:rsidRDefault="001D23DA" w:rsidP="00596E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232F">
              <w:rPr>
                <w:rFonts w:ascii="Times New Roman" w:hAnsi="Times New Roman"/>
                <w:sz w:val="24"/>
                <w:szCs w:val="24"/>
              </w:rPr>
              <w:t>Sala de grupă</w:t>
            </w:r>
          </w:p>
        </w:tc>
        <w:tc>
          <w:tcPr>
            <w:tcW w:w="1798" w:type="dxa"/>
          </w:tcPr>
          <w:p w:rsidR="001D23DA" w:rsidRPr="0028232F" w:rsidRDefault="001D23DA" w:rsidP="00596E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232F">
              <w:rPr>
                <w:rFonts w:ascii="Times New Roman" w:hAnsi="Times New Roman"/>
                <w:sz w:val="24"/>
                <w:szCs w:val="24"/>
              </w:rPr>
              <w:t>Sportivă</w:t>
            </w:r>
          </w:p>
        </w:tc>
        <w:tc>
          <w:tcPr>
            <w:tcW w:w="1979" w:type="dxa"/>
          </w:tcPr>
          <w:p w:rsidR="001D23DA" w:rsidRPr="0028232F" w:rsidRDefault="001D23DA" w:rsidP="00596E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232F">
              <w:rPr>
                <w:rFonts w:ascii="Times New Roman" w:hAnsi="Times New Roman"/>
                <w:sz w:val="24"/>
                <w:szCs w:val="24"/>
              </w:rPr>
              <w:t>Concurs între grupe</w:t>
            </w:r>
          </w:p>
          <w:p w:rsidR="001D23DA" w:rsidRPr="0028232F" w:rsidRDefault="001D23DA" w:rsidP="00596E9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507" w:type="dxa"/>
          </w:tcPr>
          <w:p w:rsidR="001D23DA" w:rsidRPr="0028232F" w:rsidRDefault="001D23DA" w:rsidP="00AD48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232F">
              <w:rPr>
                <w:rFonts w:ascii="Times New Roman" w:hAnsi="Times New Roman"/>
                <w:b/>
                <w:sz w:val="28"/>
                <w:szCs w:val="28"/>
              </w:rPr>
              <w:t>-</w:t>
            </w:r>
            <w:r w:rsidRPr="0028232F">
              <w:rPr>
                <w:rFonts w:ascii="Times New Roman" w:hAnsi="Times New Roman"/>
                <w:sz w:val="24"/>
                <w:szCs w:val="24"/>
              </w:rPr>
              <w:t>formarea și cultivarea spiritului de competiție</w:t>
            </w:r>
          </w:p>
        </w:tc>
        <w:tc>
          <w:tcPr>
            <w:tcW w:w="1999" w:type="dxa"/>
          </w:tcPr>
          <w:p w:rsidR="001D23DA" w:rsidRDefault="001D23DA" w:rsidP="00AD48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232F">
              <w:rPr>
                <w:rFonts w:ascii="Times New Roman" w:hAnsi="Times New Roman"/>
                <w:sz w:val="24"/>
                <w:szCs w:val="24"/>
              </w:rPr>
              <w:t>-copiii grupei germane ”A”</w:t>
            </w:r>
          </w:p>
          <w:p w:rsidR="001D23DA" w:rsidRPr="0028232F" w:rsidRDefault="001D23DA" w:rsidP="00AD48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232F">
              <w:rPr>
                <w:rFonts w:ascii="Times New Roman" w:hAnsi="Times New Roman"/>
                <w:sz w:val="24"/>
                <w:szCs w:val="24"/>
              </w:rPr>
              <w:t>-copiii grupei mari ”A”</w:t>
            </w:r>
          </w:p>
          <w:p w:rsidR="001D23DA" w:rsidRPr="0028232F" w:rsidRDefault="001D23DA" w:rsidP="00AD48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3" w:type="dxa"/>
          </w:tcPr>
          <w:p w:rsidR="001D23DA" w:rsidRPr="0028232F" w:rsidRDefault="001D23DA" w:rsidP="00596E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232F">
              <w:rPr>
                <w:rFonts w:ascii="Times New Roman" w:hAnsi="Times New Roman"/>
                <w:sz w:val="24"/>
                <w:szCs w:val="24"/>
              </w:rPr>
              <w:t>9:30-</w:t>
            </w:r>
          </w:p>
          <w:p w:rsidR="001D23DA" w:rsidRPr="0028232F" w:rsidRDefault="001D23DA" w:rsidP="00596E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232F">
              <w:rPr>
                <w:rFonts w:ascii="Times New Roman" w:hAnsi="Times New Roman"/>
                <w:sz w:val="24"/>
                <w:szCs w:val="24"/>
              </w:rPr>
              <w:t>10:30</w:t>
            </w:r>
          </w:p>
          <w:p w:rsidR="001D23DA" w:rsidRPr="0028232F" w:rsidRDefault="001D23DA" w:rsidP="00596E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232F">
              <w:rPr>
                <w:rFonts w:ascii="Times New Roman" w:hAnsi="Times New Roman"/>
                <w:sz w:val="24"/>
                <w:szCs w:val="24"/>
              </w:rPr>
              <w:t>(1h)</w:t>
            </w:r>
          </w:p>
        </w:tc>
        <w:tc>
          <w:tcPr>
            <w:tcW w:w="1855" w:type="dxa"/>
          </w:tcPr>
          <w:p w:rsidR="001D23DA" w:rsidRDefault="001D23DA" w:rsidP="00596E9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8232F">
              <w:rPr>
                <w:rFonts w:ascii="Times New Roman" w:hAnsi="Times New Roman"/>
                <w:sz w:val="24"/>
                <w:szCs w:val="24"/>
              </w:rPr>
              <w:t>E</w:t>
            </w:r>
            <w:r>
              <w:rPr>
                <w:rFonts w:ascii="Times New Roman" w:hAnsi="Times New Roman"/>
                <w:sz w:val="24"/>
                <w:szCs w:val="24"/>
              </w:rPr>
              <w:t>d</w:t>
            </w:r>
            <w:r w:rsidRPr="0028232F">
              <w:rPr>
                <w:rFonts w:ascii="Times New Roman" w:hAnsi="Times New Roman"/>
                <w:sz w:val="24"/>
                <w:szCs w:val="24"/>
              </w:rPr>
              <w:t>.Pintean Ramona</w:t>
            </w:r>
          </w:p>
          <w:p w:rsidR="001D23DA" w:rsidRDefault="001D23DA" w:rsidP="00596E9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1D23DA" w:rsidRPr="0028232F" w:rsidRDefault="001D23DA" w:rsidP="00596E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232F">
              <w:rPr>
                <w:rFonts w:ascii="Times New Roman" w:hAnsi="Times New Roman"/>
                <w:sz w:val="24"/>
                <w:szCs w:val="24"/>
              </w:rPr>
              <w:t>Prof. Mereu Claudia</w:t>
            </w:r>
          </w:p>
          <w:p w:rsidR="001D23DA" w:rsidRPr="0028232F" w:rsidRDefault="001D23DA" w:rsidP="00596E9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1D23DA" w:rsidRPr="0028232F" w:rsidTr="00596E95">
        <w:trPr>
          <w:jc w:val="center"/>
        </w:trPr>
        <w:tc>
          <w:tcPr>
            <w:tcW w:w="1488" w:type="dxa"/>
          </w:tcPr>
          <w:p w:rsidR="001D23DA" w:rsidRPr="0028232F" w:rsidRDefault="001D23DA" w:rsidP="00596E9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232F">
              <w:rPr>
                <w:rFonts w:ascii="Times New Roman" w:hAnsi="Times New Roman"/>
                <w:b/>
                <w:sz w:val="24"/>
                <w:szCs w:val="24"/>
              </w:rPr>
              <w:t>22.04.2016</w:t>
            </w:r>
          </w:p>
        </w:tc>
        <w:tc>
          <w:tcPr>
            <w:tcW w:w="1438" w:type="dxa"/>
          </w:tcPr>
          <w:p w:rsidR="001D23DA" w:rsidRPr="0028232F" w:rsidRDefault="001D23DA" w:rsidP="00596E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232F">
              <w:rPr>
                <w:rFonts w:ascii="Times New Roman" w:hAnsi="Times New Roman"/>
                <w:sz w:val="24"/>
                <w:szCs w:val="24"/>
              </w:rPr>
              <w:t>Sala de grupă</w:t>
            </w:r>
          </w:p>
        </w:tc>
        <w:tc>
          <w:tcPr>
            <w:tcW w:w="1798" w:type="dxa"/>
          </w:tcPr>
          <w:p w:rsidR="001D23DA" w:rsidRPr="0028232F" w:rsidRDefault="001D23DA" w:rsidP="00596E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232F">
              <w:rPr>
                <w:rFonts w:ascii="Times New Roman" w:hAnsi="Times New Roman"/>
                <w:sz w:val="24"/>
                <w:szCs w:val="24"/>
              </w:rPr>
              <w:t>Artistică</w:t>
            </w:r>
          </w:p>
        </w:tc>
        <w:tc>
          <w:tcPr>
            <w:tcW w:w="1979" w:type="dxa"/>
          </w:tcPr>
          <w:p w:rsidR="001D23DA" w:rsidRPr="0028232F" w:rsidRDefault="001D23DA" w:rsidP="00596E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232F">
              <w:rPr>
                <w:rFonts w:ascii="Times New Roman" w:hAnsi="Times New Roman"/>
                <w:sz w:val="24"/>
                <w:szCs w:val="24"/>
              </w:rPr>
              <w:t>Activități practice și de creație în ateliere de creație cu tema ,,Surprizele iepurașului”</w:t>
            </w:r>
          </w:p>
        </w:tc>
        <w:tc>
          <w:tcPr>
            <w:tcW w:w="2507" w:type="dxa"/>
          </w:tcPr>
          <w:p w:rsidR="001D23DA" w:rsidRPr="0028232F" w:rsidRDefault="001D23DA" w:rsidP="00AD48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232F">
              <w:rPr>
                <w:rFonts w:ascii="Times New Roman" w:hAnsi="Times New Roman"/>
                <w:sz w:val="24"/>
                <w:szCs w:val="24"/>
              </w:rPr>
              <w:t>-dezvoltarea unor activități practice</w:t>
            </w:r>
          </w:p>
          <w:p w:rsidR="001D23DA" w:rsidRPr="0028232F" w:rsidRDefault="001D23DA" w:rsidP="00AD48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232F">
              <w:rPr>
                <w:rFonts w:ascii="Times New Roman" w:hAnsi="Times New Roman"/>
                <w:sz w:val="24"/>
                <w:szCs w:val="24"/>
              </w:rPr>
              <w:t>-cultivarea spiritului artistic, creativ</w:t>
            </w:r>
          </w:p>
        </w:tc>
        <w:tc>
          <w:tcPr>
            <w:tcW w:w="1999" w:type="dxa"/>
          </w:tcPr>
          <w:p w:rsidR="001D23DA" w:rsidRPr="0028232F" w:rsidRDefault="001D23DA" w:rsidP="00AD48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-copiii grupei germane</w:t>
            </w:r>
            <w:r w:rsidRPr="0028232F">
              <w:rPr>
                <w:rFonts w:ascii="Times New Roman" w:hAnsi="Times New Roman"/>
                <w:sz w:val="24"/>
                <w:szCs w:val="24"/>
              </w:rPr>
              <w:t xml:space="preserve"> „A”</w:t>
            </w:r>
          </w:p>
          <w:p w:rsidR="001D23DA" w:rsidRPr="0028232F" w:rsidRDefault="001D23DA" w:rsidP="00AD48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232F">
              <w:rPr>
                <w:rFonts w:ascii="Times New Roman" w:hAnsi="Times New Roman"/>
                <w:sz w:val="24"/>
                <w:szCs w:val="24"/>
              </w:rPr>
              <w:t>-părinți</w:t>
            </w:r>
          </w:p>
          <w:p w:rsidR="001D23DA" w:rsidRDefault="001D23DA" w:rsidP="00AD48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232F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>educatoa</w:t>
            </w:r>
          </w:p>
          <w:p w:rsidR="001D23DA" w:rsidRPr="0028232F" w:rsidRDefault="001D23DA" w:rsidP="00AD48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re</w:t>
            </w:r>
          </w:p>
        </w:tc>
        <w:tc>
          <w:tcPr>
            <w:tcW w:w="1243" w:type="dxa"/>
          </w:tcPr>
          <w:p w:rsidR="001D23DA" w:rsidRPr="0028232F" w:rsidRDefault="001D23DA" w:rsidP="00596E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232F">
              <w:rPr>
                <w:rFonts w:ascii="Times New Roman" w:hAnsi="Times New Roman"/>
                <w:sz w:val="24"/>
                <w:szCs w:val="24"/>
              </w:rPr>
              <w:t>9:30-</w:t>
            </w:r>
          </w:p>
          <w:p w:rsidR="001D23DA" w:rsidRPr="0028232F" w:rsidRDefault="001D23DA" w:rsidP="00596E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232F">
              <w:rPr>
                <w:rFonts w:ascii="Times New Roman" w:hAnsi="Times New Roman"/>
                <w:sz w:val="24"/>
                <w:szCs w:val="24"/>
              </w:rPr>
              <w:t>11-30</w:t>
            </w:r>
          </w:p>
          <w:p w:rsidR="001D23DA" w:rsidRPr="0028232F" w:rsidRDefault="001D23DA" w:rsidP="00596E9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8232F">
              <w:rPr>
                <w:rFonts w:ascii="Times New Roman" w:hAnsi="Times New Roman"/>
                <w:sz w:val="24"/>
                <w:szCs w:val="24"/>
              </w:rPr>
              <w:t>(2h)</w:t>
            </w:r>
          </w:p>
        </w:tc>
        <w:tc>
          <w:tcPr>
            <w:tcW w:w="1855" w:type="dxa"/>
          </w:tcPr>
          <w:p w:rsidR="001D23DA" w:rsidRPr="0028232F" w:rsidRDefault="001D23DA" w:rsidP="00596E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Ed: Ramona Pintean</w:t>
            </w:r>
          </w:p>
        </w:tc>
      </w:tr>
    </w:tbl>
    <w:p w:rsidR="001D23DA" w:rsidRPr="009D0614" w:rsidRDefault="001D23DA" w:rsidP="00596E95">
      <w:pPr>
        <w:jc w:val="center"/>
        <w:rPr>
          <w:rFonts w:ascii="Times New Roman" w:hAnsi="Times New Roman"/>
          <w:sz w:val="24"/>
          <w:szCs w:val="24"/>
        </w:rPr>
      </w:pPr>
    </w:p>
    <w:sectPr w:rsidR="001D23DA" w:rsidRPr="009D0614" w:rsidSect="00C35666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TimesNewRoman,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85BAB"/>
    <w:rsid w:val="00010656"/>
    <w:rsid w:val="00015FEC"/>
    <w:rsid w:val="000A7D56"/>
    <w:rsid w:val="000C192A"/>
    <w:rsid w:val="000D3A3A"/>
    <w:rsid w:val="00100199"/>
    <w:rsid w:val="00143434"/>
    <w:rsid w:val="001D23DA"/>
    <w:rsid w:val="0028232F"/>
    <w:rsid w:val="00334A6F"/>
    <w:rsid w:val="00554740"/>
    <w:rsid w:val="00596E95"/>
    <w:rsid w:val="00617ED0"/>
    <w:rsid w:val="00676D69"/>
    <w:rsid w:val="00773282"/>
    <w:rsid w:val="00847C81"/>
    <w:rsid w:val="00886510"/>
    <w:rsid w:val="00946D21"/>
    <w:rsid w:val="009D0614"/>
    <w:rsid w:val="00AD4874"/>
    <w:rsid w:val="00B57E96"/>
    <w:rsid w:val="00C1629B"/>
    <w:rsid w:val="00C35666"/>
    <w:rsid w:val="00CF25D9"/>
    <w:rsid w:val="00D25F17"/>
    <w:rsid w:val="00D276D2"/>
    <w:rsid w:val="00DE0DB8"/>
    <w:rsid w:val="00E10825"/>
    <w:rsid w:val="00E36B23"/>
    <w:rsid w:val="00F85B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o-RO" w:eastAsia="ro-RO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4740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9D0614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</TotalTime>
  <Pages>2</Pages>
  <Words>283</Words>
  <Characters>1643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GRĂDINIȚA P</dc:title>
  <dc:subject/>
  <dc:creator>Gradinita</dc:creator>
  <cp:keywords/>
  <dc:description/>
  <cp:lastModifiedBy>Start</cp:lastModifiedBy>
  <cp:revision>3</cp:revision>
  <dcterms:created xsi:type="dcterms:W3CDTF">2016-03-28T10:56:00Z</dcterms:created>
  <dcterms:modified xsi:type="dcterms:W3CDTF">2016-03-28T10:58:00Z</dcterms:modified>
</cp:coreProperties>
</file>